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0E2AC" w14:textId="77777777" w:rsidR="007857E4" w:rsidRDefault="007857E4" w:rsidP="007857E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SKOT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5464BC0C" w14:textId="77777777" w:rsidR="007857E4" w:rsidRDefault="007857E4" w:rsidP="007857E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Bread Street Ward, London.</w:t>
      </w:r>
    </w:p>
    <w:p w14:paraId="378EF0DA" w14:textId="77777777" w:rsidR="007857E4" w:rsidRDefault="007857E4" w:rsidP="007857E4">
      <w:pPr>
        <w:pStyle w:val="NoSpacing"/>
        <w:rPr>
          <w:rFonts w:eastAsia="Times New Roman" w:cs="Times New Roman"/>
          <w:szCs w:val="24"/>
        </w:rPr>
      </w:pPr>
    </w:p>
    <w:p w14:paraId="01BAA288" w14:textId="77777777" w:rsidR="007857E4" w:rsidRDefault="007857E4" w:rsidP="007857E4">
      <w:pPr>
        <w:pStyle w:val="NoSpacing"/>
        <w:rPr>
          <w:rFonts w:eastAsia="Times New Roman" w:cs="Times New Roman"/>
          <w:szCs w:val="24"/>
        </w:rPr>
      </w:pPr>
    </w:p>
    <w:p w14:paraId="6FF9EBE2" w14:textId="77777777" w:rsidR="007857E4" w:rsidRDefault="007857E4" w:rsidP="007857E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one of the Constables.</w:t>
      </w:r>
    </w:p>
    <w:p w14:paraId="61DB2AF2" w14:textId="77777777" w:rsidR="007857E4" w:rsidRDefault="007857E4" w:rsidP="007857E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300B81C6" w14:textId="77777777" w:rsidR="007857E4" w:rsidRDefault="007857E4" w:rsidP="007857E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 110 n.3)</w:t>
      </w:r>
    </w:p>
    <w:p w14:paraId="447E4612" w14:textId="77777777" w:rsidR="007857E4" w:rsidRDefault="007857E4" w:rsidP="007857E4">
      <w:pPr>
        <w:pStyle w:val="NoSpacing"/>
        <w:rPr>
          <w:rFonts w:eastAsia="Times New Roman" w:cs="Times New Roman"/>
          <w:szCs w:val="24"/>
        </w:rPr>
      </w:pPr>
    </w:p>
    <w:p w14:paraId="3B5302C5" w14:textId="77777777" w:rsidR="007857E4" w:rsidRDefault="007857E4" w:rsidP="007857E4">
      <w:pPr>
        <w:pStyle w:val="NoSpacing"/>
        <w:rPr>
          <w:rFonts w:eastAsia="Times New Roman" w:cs="Times New Roman"/>
          <w:szCs w:val="24"/>
        </w:rPr>
      </w:pPr>
    </w:p>
    <w:p w14:paraId="7A9E1E6C" w14:textId="77777777" w:rsidR="007857E4" w:rsidRDefault="007857E4" w:rsidP="007857E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April 2023</w:t>
      </w:r>
    </w:p>
    <w:p w14:paraId="12D16A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55DAA" w14:textId="77777777" w:rsidR="007857E4" w:rsidRDefault="007857E4" w:rsidP="009139A6">
      <w:r>
        <w:separator/>
      </w:r>
    </w:p>
  </w:endnote>
  <w:endnote w:type="continuationSeparator" w:id="0">
    <w:p w14:paraId="2D89B4A1" w14:textId="77777777" w:rsidR="007857E4" w:rsidRDefault="007857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99F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9E4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60B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69006" w14:textId="77777777" w:rsidR="007857E4" w:rsidRDefault="007857E4" w:rsidP="009139A6">
      <w:r>
        <w:separator/>
      </w:r>
    </w:p>
  </w:footnote>
  <w:footnote w:type="continuationSeparator" w:id="0">
    <w:p w14:paraId="620756F9" w14:textId="77777777" w:rsidR="007857E4" w:rsidRDefault="007857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69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55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1E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7E4"/>
    <w:rsid w:val="000666E0"/>
    <w:rsid w:val="002510B7"/>
    <w:rsid w:val="005C130B"/>
    <w:rsid w:val="007857E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69117"/>
  <w15:chartTrackingRefBased/>
  <w15:docId w15:val="{F4A6BA11-6E9F-4B92-9C77-176662656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2023-04-20T21:25:00Z</dcterms:created>
  <dcterms:modified xsi:type="dcterms:W3CDTF">2023-04-20T21:25:00Z</dcterms:modified>
</cp:coreProperties>
</file>